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120" w:rsidRPr="00066F40" w:rsidRDefault="00953120" w:rsidP="00066F40">
      <w:pPr>
        <w:jc w:val="center"/>
        <w:rPr>
          <w:rFonts w:ascii="Times New Roman" w:hAnsi="Times New Roman"/>
          <w:b/>
          <w:sz w:val="28"/>
          <w:szCs w:val="28"/>
        </w:rPr>
      </w:pPr>
      <w:r w:rsidRPr="00066F40">
        <w:rPr>
          <w:rFonts w:ascii="Times New Roman" w:hAnsi="Times New Roman"/>
          <w:b/>
          <w:sz w:val="28"/>
          <w:szCs w:val="28"/>
        </w:rPr>
        <w:t>Диагностика способностей обучающихся 2 класса</w:t>
      </w:r>
    </w:p>
    <w:p w:rsidR="00953120" w:rsidRPr="003D322D" w:rsidRDefault="00953120" w:rsidP="0043367B">
      <w:pPr>
        <w:rPr>
          <w:rFonts w:ascii="Times New Roman" w:hAnsi="Times New Roman"/>
          <w:b/>
        </w:rPr>
      </w:pPr>
      <w:r w:rsidRPr="00066F4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</w:rPr>
        <w:t>Фамилия, имя___________________________________________класс__________________</w:t>
      </w:r>
    </w:p>
    <w:p w:rsidR="00953120" w:rsidRPr="00066F40" w:rsidRDefault="00953120" w:rsidP="00066F40">
      <w:pPr>
        <w:jc w:val="center"/>
        <w:rPr>
          <w:rFonts w:ascii="Times New Roman" w:hAnsi="Times New Roman"/>
          <w:b/>
        </w:rPr>
      </w:pPr>
      <w:r w:rsidRPr="00066F40">
        <w:rPr>
          <w:rFonts w:ascii="Times New Roman" w:hAnsi="Times New Roman"/>
          <w:b/>
        </w:rPr>
        <w:t>Методика 1. Общая ориентация и запас бытовых знаний.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1. Каковы фамилия, имя и отчество твоих родителей – папы и мамы?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___________________________________________________________________________</w:t>
      </w:r>
      <w:r>
        <w:rPr>
          <w:rFonts w:ascii="Times New Roman" w:hAnsi="Times New Roman"/>
        </w:rPr>
        <w:t>_________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2. Сколько лет твоему брату или сестре? (если братьев и сестер нет, то он может назвать друзей).____________________________________________________________________</w:t>
      </w:r>
      <w:r>
        <w:rPr>
          <w:rFonts w:ascii="Times New Roman" w:hAnsi="Times New Roman"/>
        </w:rPr>
        <w:t>_________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3. Каковы фамилия, имя и отчество кого-либо из твоих родственников? (можно назвать любого из них, кроме мамы, папы, бабушек, дедушек, родных братьев и сестер).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4. Как называется главный город в той области, где мы живем?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5. Как называется город и улица, где живут твои родственники или знакомые?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6. Каковы номер дома или квартиры, где живут твои тетя или дядя? (для правильного ответа необходимо назвать не менее четырех)._____________________________________</w:t>
      </w:r>
      <w:r>
        <w:rPr>
          <w:rFonts w:ascii="Times New Roman" w:hAnsi="Times New Roman"/>
        </w:rPr>
        <w:t>______________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7. Каких животных ты знаешь, которые живут в лесу и как их называют? (для правильного ответа необходимо назвать не менее четырех)._____________________________________</w:t>
      </w:r>
      <w:r>
        <w:rPr>
          <w:rFonts w:ascii="Times New Roman" w:hAnsi="Times New Roman"/>
        </w:rPr>
        <w:t>______________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8. В каком месяце появляются почки на деревьях, и в каком месяце начинают желтеть листья на деревьях?___________________________________________________________</w:t>
      </w:r>
      <w:r>
        <w:rPr>
          <w:rFonts w:ascii="Times New Roman" w:hAnsi="Times New Roman"/>
        </w:rPr>
        <w:t>_________________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____________________________________________________________________________</w:t>
      </w:r>
      <w:r>
        <w:rPr>
          <w:rFonts w:ascii="Times New Roman" w:hAnsi="Times New Roman"/>
        </w:rPr>
        <w:t>_________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9. В котором часу обычно возвращаются с работы твои мама и папа? (для правильного ответа достаточно указать только час).____________________________________________</w:t>
      </w:r>
      <w:r>
        <w:rPr>
          <w:rFonts w:ascii="Times New Roman" w:hAnsi="Times New Roman"/>
        </w:rPr>
        <w:t>_____________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_____________________________________________________________________________</w:t>
      </w:r>
      <w:r>
        <w:rPr>
          <w:rFonts w:ascii="Times New Roman" w:hAnsi="Times New Roman"/>
        </w:rPr>
        <w:t>_______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 xml:space="preserve">10. Назови все приборы, которые есть у вас дома (для правильного ответа необходимо назвать </w:t>
      </w:r>
      <w:r>
        <w:rPr>
          <w:rFonts w:ascii="Times New Roman" w:hAnsi="Times New Roman"/>
        </w:rPr>
        <w:t xml:space="preserve">не менее трех разных приборов). </w:t>
      </w:r>
      <w:r w:rsidRPr="00066F40">
        <w:rPr>
          <w:rFonts w:ascii="Times New Roman" w:hAnsi="Times New Roman"/>
        </w:rPr>
        <w:t>__________________________________________</w:t>
      </w: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953120" w:rsidRDefault="00953120" w:rsidP="000314F7">
      <w:pPr>
        <w:jc w:val="center"/>
        <w:rPr>
          <w:rFonts w:ascii="Arial" w:hAnsi="Arial" w:cs="Arial"/>
          <w:color w:val="000000"/>
          <w:sz w:val="21"/>
          <w:szCs w:val="21"/>
        </w:rPr>
      </w:pPr>
      <w:r w:rsidRPr="00066F40">
        <w:rPr>
          <w:rFonts w:ascii="Times New Roman" w:hAnsi="Times New Roman"/>
          <w:b/>
          <w:bCs/>
        </w:rPr>
        <w:t xml:space="preserve">Методика 2.  </w:t>
      </w:r>
      <w:r w:rsidRPr="00066F40">
        <w:rPr>
          <w:rFonts w:ascii="Times New Roman" w:hAnsi="Times New Roman"/>
        </w:rPr>
        <w:t xml:space="preserve"> </w:t>
      </w:r>
      <w:r w:rsidRPr="00066F40">
        <w:rPr>
          <w:rFonts w:ascii="Times New Roman" w:hAnsi="Times New Roman"/>
          <w:b/>
        </w:rPr>
        <w:t>Методика на определение школьной мотивации.</w:t>
      </w:r>
      <w:r w:rsidRPr="00066F40">
        <w:rPr>
          <w:rFonts w:ascii="Times New Roman" w:hAnsi="Times New Roman"/>
          <w:b/>
        </w:rPr>
        <w:br/>
        <w:t xml:space="preserve"> Инструкция:</w:t>
      </w:r>
      <w:r w:rsidRPr="00066F40">
        <w:rPr>
          <w:rFonts w:ascii="Times New Roman" w:hAnsi="Times New Roman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«Ребята, сейчас Вам будет предложена анкета, состоящая из 10 вопросов. На каждый вопрос есть три варианта ответов. Выберите пожалуйста</w:t>
      </w:r>
      <w:r>
        <w:rPr>
          <w:rFonts w:ascii="Arial" w:hAnsi="Arial" w:cs="Arial"/>
          <w:i/>
          <w:iCs/>
          <w:color w:val="000000"/>
          <w:sz w:val="21"/>
          <w:szCs w:val="21"/>
        </w:rPr>
        <w:t> один </w:t>
      </w:r>
      <w:r>
        <w:rPr>
          <w:rFonts w:ascii="Arial" w:hAnsi="Arial" w:cs="Arial"/>
          <w:color w:val="000000"/>
          <w:sz w:val="21"/>
          <w:szCs w:val="21"/>
        </w:rPr>
        <w:t>из предложенных ответов на каждый вопрос».</w:t>
      </w:r>
    </w:p>
    <w:p w:rsidR="00953120" w:rsidRPr="00066F40" w:rsidRDefault="00953120" w:rsidP="000314F7">
      <w:pPr>
        <w:jc w:val="center"/>
        <w:rPr>
          <w:rFonts w:ascii="Times New Roman" w:hAnsi="Times New Roman"/>
          <w:b/>
        </w:rPr>
      </w:pPr>
      <w:r w:rsidRPr="00066F40">
        <w:rPr>
          <w:rFonts w:ascii="Times New Roman" w:hAnsi="Times New Roman"/>
          <w:b/>
        </w:rPr>
        <w:t>Вопросы: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Тебе нравится в школе? (да, не очень, нет)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Утром ты всегда с радостью идешь в школу, или тебе часто хочется остаться дома? (иду с радостью, бывает по-разному, чаще хочется остаться дома)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Если бы учитель сказал, что завтра в школу не обязательно приходить всем ученикам, ты пошел бы в школу или остался дома? (пошел бы в школу, не знаю, остался дома)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Тебе нравится, когда отменяются какие-нибудь уроки? (не нравится, бывает по-разному, нравится)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Ты хотел бы, чтобы тебе не задавали никаких домашних заданий? (не хотел бы, не знаю, хотел бы)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Ты хотел бы, чтобы в школе остались одни перемены? (нет, не знаю, хотел бы)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Ты часто рассказываешь о школе своим родителям и друзьям? (часто, редко, не рассказываю)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Ты хотел бы, чтобы у тебя был другой, менее строгий учитель? (мне нравится наш учитель, точно не знаю, хотел бы)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У тебя в классе много друзей? (много, мало, нет друзей)</w:t>
      </w:r>
    </w:p>
    <w:p w:rsidR="00953120" w:rsidRPr="00066F40" w:rsidRDefault="00953120" w:rsidP="0043367B">
      <w:pPr>
        <w:numPr>
          <w:ilvl w:val="0"/>
          <w:numId w:val="1"/>
        </w:num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Тебе нравятся твои одноклассники? (нравятся, не очень, не нравятся)</w:t>
      </w:r>
    </w:p>
    <w:p w:rsidR="00953120" w:rsidRPr="00066F40" w:rsidRDefault="00953120" w:rsidP="0043367B">
      <w:pPr>
        <w:rPr>
          <w:rFonts w:ascii="Times New Roman" w:hAnsi="Times New Roman"/>
        </w:rPr>
      </w:pPr>
    </w:p>
    <w:p w:rsidR="00953120" w:rsidRPr="00066F40" w:rsidRDefault="00953120" w:rsidP="00066F40">
      <w:pPr>
        <w:jc w:val="center"/>
        <w:rPr>
          <w:rFonts w:ascii="Times New Roman" w:hAnsi="Times New Roman"/>
          <w:b/>
        </w:rPr>
      </w:pPr>
      <w:r w:rsidRPr="00066F40">
        <w:rPr>
          <w:rFonts w:ascii="Times New Roman" w:hAnsi="Times New Roman"/>
          <w:b/>
        </w:rPr>
        <w:t>Методика 3. Изучение школьной тревожности.</w:t>
      </w:r>
    </w:p>
    <w:p w:rsidR="00953120" w:rsidRPr="00066F40" w:rsidRDefault="00953120" w:rsidP="0043367B">
      <w:pPr>
        <w:rPr>
          <w:rFonts w:ascii="Times New Roman" w:hAnsi="Times New Roman"/>
          <w:b/>
        </w:rPr>
      </w:pPr>
      <w:r w:rsidRPr="00066F40">
        <w:rPr>
          <w:rFonts w:ascii="Times New Roman" w:hAnsi="Times New Roman"/>
          <w:b/>
        </w:rPr>
        <w:t>Поставь « + » или  « - » рядом с вопросом:</w:t>
      </w:r>
      <w:r w:rsidRPr="00066F40">
        <w:rPr>
          <w:rFonts w:ascii="Times New Roman" w:hAnsi="Times New Roman"/>
          <w:b/>
        </w:rPr>
        <w:br/>
      </w:r>
      <w:r w:rsidRPr="00066F40">
        <w:rPr>
          <w:rFonts w:ascii="Times New Roman" w:hAnsi="Times New Roman"/>
        </w:rPr>
        <w:t>1. В школе я чувствую себя совершен</w:t>
      </w:r>
      <w:r w:rsidRPr="00066F40">
        <w:rPr>
          <w:rFonts w:ascii="Times New Roman" w:hAnsi="Times New Roman"/>
        </w:rPr>
        <w:softHyphen/>
        <w:t>но свободно.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2. Я очень волнуюсь, потому что часто не понимаю объяснения учителя.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3. Если бы разрешалось, я бы пропус</w:t>
      </w:r>
      <w:r w:rsidRPr="00066F40">
        <w:rPr>
          <w:rFonts w:ascii="Times New Roman" w:hAnsi="Times New Roman"/>
        </w:rPr>
        <w:softHyphen/>
        <w:t>кал уроки.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4. Я всегда боюсь отвечать у доски.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5. Когда я иду в школу, обычно мне грустно, у меня плохое настроение.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6. Когда учитель собирается дать за</w:t>
      </w:r>
      <w:r w:rsidRPr="00066F40">
        <w:rPr>
          <w:rFonts w:ascii="Times New Roman" w:hAnsi="Times New Roman"/>
        </w:rPr>
        <w:softHyphen/>
        <w:t>дание классу, я чувствую страх, думая, что не справлюсь.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7. Почти все свободное время я трачу на выполнение домашних заданий.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8. Когда вечером я ложусь в постель, с тревогой думаю о том, что ждет меня завтра в школе.</w:t>
      </w:r>
      <w:r w:rsidRPr="00066F40">
        <w:rPr>
          <w:rFonts w:ascii="Times New Roman" w:hAnsi="Times New Roman"/>
        </w:rPr>
        <w:tab/>
        <w:t xml:space="preserve"> 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9. Мне интересно в школе.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10. Я стараюсь как можно лучше вы</w:t>
      </w:r>
      <w:r w:rsidRPr="00066F40">
        <w:rPr>
          <w:rFonts w:ascii="Times New Roman" w:hAnsi="Times New Roman"/>
        </w:rPr>
        <w:softHyphen/>
        <w:t>полнить задание, но обычно у меня ни</w:t>
      </w:r>
      <w:r w:rsidRPr="00066F40">
        <w:rPr>
          <w:rFonts w:ascii="Times New Roman" w:hAnsi="Times New Roman"/>
        </w:rPr>
        <w:softHyphen/>
        <w:t>чего не получается.</w:t>
      </w:r>
    </w:p>
    <w:p w:rsidR="00953120" w:rsidRPr="00066F40" w:rsidRDefault="00953120" w:rsidP="00066F40">
      <w:pPr>
        <w:jc w:val="center"/>
        <w:rPr>
          <w:rFonts w:ascii="Times New Roman" w:hAnsi="Times New Roman"/>
          <w:b/>
        </w:rPr>
      </w:pPr>
      <w:r w:rsidRPr="00066F40">
        <w:rPr>
          <w:rFonts w:ascii="Times New Roman" w:hAnsi="Times New Roman"/>
          <w:b/>
          <w:bCs/>
        </w:rPr>
        <w:t xml:space="preserve">Методика 4.  </w:t>
      </w:r>
      <w:r w:rsidRPr="00066F40">
        <w:rPr>
          <w:rFonts w:ascii="Times New Roman" w:hAnsi="Times New Roman"/>
          <w:b/>
        </w:rPr>
        <w:t>Методика «Лестница»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  <w:b/>
        </w:rPr>
        <w:t xml:space="preserve">Цель: </w:t>
      </w:r>
      <w:r w:rsidRPr="00066F40">
        <w:rPr>
          <w:rFonts w:ascii="Times New Roman" w:hAnsi="Times New Roman"/>
        </w:rPr>
        <w:t>выявление уровня развития самооценки.</w:t>
      </w:r>
    </w:p>
    <w:p w:rsidR="00953120" w:rsidRPr="00066F40" w:rsidRDefault="00953120" w:rsidP="0043367B">
      <w:pPr>
        <w:rPr>
          <w:rFonts w:ascii="Times New Roman" w:hAnsi="Times New Roman"/>
          <w:b/>
        </w:rPr>
      </w:pPr>
      <w:r w:rsidRPr="00066F40">
        <w:rPr>
          <w:rFonts w:ascii="Times New Roman" w:hAnsi="Times New Roman"/>
          <w:b/>
        </w:rPr>
        <w:t>Оцениваемые УУД</w:t>
      </w:r>
      <w:r w:rsidRPr="00066F40">
        <w:rPr>
          <w:rFonts w:ascii="Times New Roman" w:hAnsi="Times New Roman"/>
        </w:rPr>
        <w:t>: личностные УУД, самооценка.</w:t>
      </w:r>
      <w:r w:rsidRPr="00066F40">
        <w:rPr>
          <w:rFonts w:ascii="Times New Roman" w:hAnsi="Times New Roman"/>
          <w:b/>
        </w:rPr>
        <w:br/>
      </w:r>
      <w:r w:rsidRPr="00066F40">
        <w:rPr>
          <w:rFonts w:ascii="Times New Roman" w:hAnsi="Times New Roman"/>
        </w:rPr>
        <w:t xml:space="preserve"> Посмотрите на эту лестницу. Если рассадить на ней всех детей, то на самой верхней ступеньке окажутся самые хорошие ребята, ниже – просто хорошие, затем – средние, но еще хорошие дети. На самой нижней ступеньке – самые плохие дети. Куда ты сам (сама) себя поставишь?</w:t>
      </w:r>
      <w:r w:rsidRPr="00066F40">
        <w:rPr>
          <w:rFonts w:ascii="Times New Roman" w:hAnsi="Times New Roman"/>
        </w:rPr>
        <w:br/>
        <w:t>А как ты думаешь, на какую ступеньку тебя поставит мама?</w:t>
      </w:r>
    </w:p>
    <w:p w:rsidR="00953120" w:rsidRPr="00066F40" w:rsidRDefault="00953120" w:rsidP="0043367B">
      <w:pPr>
        <w:rPr>
          <w:rFonts w:ascii="Times New Roman" w:hAnsi="Times New Roman"/>
        </w:rPr>
      </w:pPr>
    </w:p>
    <w:p w:rsidR="00953120" w:rsidRPr="00066F40" w:rsidRDefault="00953120" w:rsidP="00DA619B">
      <w:pPr>
        <w:jc w:val="center"/>
        <w:rPr>
          <w:rFonts w:ascii="Times New Roman" w:hAnsi="Times New Roman"/>
        </w:rPr>
      </w:pPr>
      <w:r w:rsidRPr="001252DB">
        <w:rPr>
          <w:rFonts w:ascii="Times New Roman" w:hAnsi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62.5pt;height:111.75pt;visibility:visible">
            <v:imagedata r:id="rId5" o:title=""/>
          </v:shape>
        </w:pict>
      </w:r>
      <w:r w:rsidRPr="00066F40">
        <w:rPr>
          <w:rFonts w:ascii="Times New Roman" w:hAnsi="Times New Roman"/>
        </w:rPr>
        <w:t>.</w:t>
      </w:r>
    </w:p>
    <w:p w:rsidR="00953120" w:rsidRDefault="00953120" w:rsidP="00CB6766">
      <w:pPr>
        <w:jc w:val="center"/>
        <w:rPr>
          <w:rFonts w:ascii="Times New Roman" w:hAnsi="Times New Roman"/>
        </w:rPr>
      </w:pPr>
      <w:r w:rsidRPr="00066F40">
        <w:rPr>
          <w:rFonts w:ascii="Times New Roman" w:hAnsi="Times New Roman"/>
          <w:b/>
        </w:rPr>
        <w:t>Методика 5. Изучение памяти.</w:t>
      </w:r>
      <w:r w:rsidRPr="00066F40">
        <w:rPr>
          <w:rFonts w:ascii="Times New Roman" w:hAnsi="Times New Roman"/>
        </w:rPr>
        <w:br/>
      </w:r>
      <w:r w:rsidRPr="00066F40">
        <w:rPr>
          <w:rFonts w:ascii="Times New Roman" w:hAnsi="Times New Roman"/>
          <w:b/>
          <w:bCs/>
        </w:rPr>
        <w:t>а) Логическая память.</w:t>
      </w:r>
      <w:r w:rsidRPr="00066F40">
        <w:rPr>
          <w:rFonts w:ascii="Times New Roman" w:hAnsi="Times New Roman"/>
          <w:b/>
          <w:bCs/>
        </w:rPr>
        <w:br/>
        <w:t>Инструкция:</w:t>
      </w:r>
      <w:r w:rsidRPr="00066F40">
        <w:rPr>
          <w:rFonts w:ascii="Times New Roman" w:hAnsi="Times New Roman"/>
        </w:rPr>
        <w:t xml:space="preserve"> «Послушайте внимательно пары слов и воспроизведите слова, которые стояли вторыми в паре в течение 2 минут».</w:t>
      </w:r>
      <w:r w:rsidRPr="00066F40">
        <w:rPr>
          <w:rFonts w:ascii="Times New Roman" w:hAnsi="Times New Roman"/>
        </w:rPr>
        <w:br/>
      </w:r>
      <w:r w:rsidRPr="00066F40">
        <w:rPr>
          <w:rFonts w:ascii="Times New Roman" w:hAnsi="Times New Roman"/>
        </w:rPr>
        <w:br/>
        <w:t>Корова -</w:t>
      </w:r>
      <w:r>
        <w:rPr>
          <w:rFonts w:ascii="Times New Roman" w:hAnsi="Times New Roman"/>
        </w:rPr>
        <w:t xml:space="preserve"> </w:t>
      </w:r>
      <w:r w:rsidRPr="00066F4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</w:t>
      </w:r>
      <w:r w:rsidRPr="00066F40">
        <w:rPr>
          <w:rFonts w:ascii="Times New Roman" w:hAnsi="Times New Roman"/>
        </w:rPr>
        <w:t xml:space="preserve">          Петух – </w:t>
      </w:r>
      <w:r>
        <w:rPr>
          <w:rFonts w:ascii="Times New Roman" w:hAnsi="Times New Roman"/>
        </w:rPr>
        <w:t xml:space="preserve">_______________                </w:t>
      </w:r>
      <w:r w:rsidRPr="00066F40">
        <w:rPr>
          <w:rFonts w:ascii="Times New Roman" w:hAnsi="Times New Roman"/>
        </w:rPr>
        <w:t>Щетка -</w:t>
      </w:r>
      <w:r>
        <w:rPr>
          <w:rFonts w:ascii="Times New Roman" w:hAnsi="Times New Roman"/>
        </w:rPr>
        <w:t xml:space="preserve"> </w:t>
      </w:r>
      <w:r w:rsidRPr="00066F4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</w:t>
      </w:r>
      <w:r w:rsidRPr="00066F40">
        <w:rPr>
          <w:rFonts w:ascii="Times New Roman" w:hAnsi="Times New Roman"/>
        </w:rPr>
        <w:t xml:space="preserve">                Чернила - </w:t>
      </w:r>
      <w:r>
        <w:rPr>
          <w:rFonts w:ascii="Times New Roman" w:hAnsi="Times New Roman"/>
        </w:rPr>
        <w:t xml:space="preserve">________________         </w:t>
      </w:r>
      <w:r w:rsidRPr="00066F40">
        <w:rPr>
          <w:rFonts w:ascii="Times New Roman" w:hAnsi="Times New Roman"/>
        </w:rPr>
        <w:t xml:space="preserve">Бабочка - </w:t>
      </w:r>
      <w:r>
        <w:rPr>
          <w:rFonts w:ascii="Times New Roman" w:hAnsi="Times New Roman"/>
        </w:rPr>
        <w:t>________________</w:t>
      </w:r>
      <w:r w:rsidRPr="00066F40">
        <w:rPr>
          <w:rFonts w:ascii="Times New Roman" w:hAnsi="Times New Roman"/>
        </w:rPr>
        <w:t xml:space="preserve">            Снег - </w:t>
      </w:r>
      <w:r>
        <w:rPr>
          <w:rFonts w:ascii="Times New Roman" w:hAnsi="Times New Roman"/>
        </w:rPr>
        <w:t>___________________</w:t>
      </w:r>
      <w:r w:rsidRPr="00066F40">
        <w:rPr>
          <w:rFonts w:ascii="Times New Roman" w:hAnsi="Times New Roman"/>
        </w:rPr>
        <w:br/>
        <w:t xml:space="preserve">Паровоз - </w:t>
      </w:r>
      <w:r>
        <w:rPr>
          <w:rFonts w:ascii="Times New Roman" w:hAnsi="Times New Roman"/>
        </w:rPr>
        <w:t xml:space="preserve">________________         </w:t>
      </w:r>
      <w:r w:rsidRPr="00066F40">
        <w:rPr>
          <w:rFonts w:ascii="Times New Roman" w:hAnsi="Times New Roman"/>
        </w:rPr>
        <w:t xml:space="preserve">Музыка – </w:t>
      </w:r>
      <w:r>
        <w:rPr>
          <w:rFonts w:ascii="Times New Roman" w:hAnsi="Times New Roman"/>
        </w:rPr>
        <w:t xml:space="preserve">______________                </w:t>
      </w:r>
      <w:r w:rsidRPr="00066F40">
        <w:rPr>
          <w:rFonts w:ascii="Times New Roman" w:hAnsi="Times New Roman"/>
        </w:rPr>
        <w:t xml:space="preserve">Лампа – </w:t>
      </w:r>
      <w:r>
        <w:rPr>
          <w:rFonts w:ascii="Times New Roman" w:hAnsi="Times New Roman"/>
        </w:rPr>
        <w:t>_________________</w:t>
      </w:r>
      <w:r w:rsidRPr="00066F40">
        <w:rPr>
          <w:rFonts w:ascii="Times New Roman" w:hAnsi="Times New Roman"/>
        </w:rPr>
        <w:t xml:space="preserve">              Груша - </w:t>
      </w:r>
      <w:r>
        <w:rPr>
          <w:rFonts w:ascii="Times New Roman" w:hAnsi="Times New Roman"/>
        </w:rPr>
        <w:t>__________________</w:t>
      </w:r>
      <w:r w:rsidRPr="00066F40">
        <w:rPr>
          <w:rFonts w:ascii="Times New Roman" w:hAnsi="Times New Roman"/>
        </w:rPr>
        <w:t xml:space="preserve"> </w:t>
      </w:r>
      <w:r w:rsidRPr="00066F40">
        <w:rPr>
          <w:rFonts w:ascii="Times New Roman" w:hAnsi="Times New Roman"/>
          <w:b/>
          <w:bCs/>
        </w:rPr>
        <w:br/>
      </w:r>
      <w:r w:rsidRPr="00066F40">
        <w:rPr>
          <w:rFonts w:ascii="Times New Roman" w:hAnsi="Times New Roman"/>
          <w:b/>
          <w:bCs/>
        </w:rPr>
        <w:br/>
        <w:t>б) Зрительная память.</w:t>
      </w:r>
      <w:r w:rsidRPr="00066F40">
        <w:rPr>
          <w:rFonts w:ascii="Times New Roman" w:hAnsi="Times New Roman"/>
        </w:rPr>
        <w:br/>
      </w:r>
      <w:r>
        <w:rPr>
          <w:rFonts w:ascii="Times New Roman" w:hAnsi="Times New Roman"/>
        </w:rPr>
        <w:t>Воспроизвести 20 предметов за 2 минуты.</w:t>
      </w:r>
      <w:bookmarkStart w:id="0" w:name="_GoBack"/>
      <w:bookmarkEnd w:id="0"/>
    </w:p>
    <w:p w:rsidR="00953120" w:rsidRPr="00066F40" w:rsidRDefault="00953120" w:rsidP="00CB676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66F40">
        <w:rPr>
          <w:rFonts w:ascii="Times New Roman" w:hAnsi="Times New Roman"/>
          <w:b/>
        </w:rPr>
        <w:br/>
        <w:t>в) Методика «Повторение цифр»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  <w:b/>
        </w:rPr>
        <w:t>Инструкция:</w:t>
      </w:r>
      <w:r w:rsidRPr="00066F40">
        <w:rPr>
          <w:rFonts w:ascii="Times New Roman" w:hAnsi="Times New Roman"/>
        </w:rPr>
        <w:t xml:space="preserve"> «Сейчас я назову тебе несколько цифр, а ты, как только я закончу говорить, точно в таком же порядке их запиши. Хорошо? Ну, давай попробуем. Внимание! Начали!»</w:t>
      </w:r>
    </w:p>
    <w:p w:rsidR="00953120" w:rsidRPr="00066F40" w:rsidRDefault="00953120" w:rsidP="00CB6766">
      <w:pPr>
        <w:rPr>
          <w:rFonts w:ascii="Times New Roman" w:hAnsi="Times New Roman"/>
        </w:rPr>
      </w:pPr>
      <w:r w:rsidRPr="00066F40">
        <w:rPr>
          <w:rFonts w:ascii="Times New Roman" w:hAnsi="Times New Roman"/>
          <w:b/>
        </w:rPr>
        <w:br/>
        <w:t>1 серия:                                                 2 серия:</w:t>
      </w:r>
      <w:r w:rsidRPr="00066F40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3120" w:rsidRPr="00066F40" w:rsidRDefault="00953120" w:rsidP="00CB6766">
      <w:pPr>
        <w:jc w:val="center"/>
        <w:rPr>
          <w:rFonts w:ascii="Times New Roman" w:hAnsi="Times New Roman"/>
          <w:b/>
        </w:rPr>
      </w:pPr>
      <w:r w:rsidRPr="00066F40">
        <w:rPr>
          <w:rFonts w:ascii="Times New Roman" w:hAnsi="Times New Roman"/>
          <w:b/>
        </w:rPr>
        <w:t>Методика 6. Изучение внимания.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  <w:b/>
        </w:rPr>
        <w:t>а) Проба Мюнстерберга.</w:t>
      </w:r>
      <w:r w:rsidRPr="00066F40">
        <w:rPr>
          <w:rFonts w:ascii="Times New Roman" w:hAnsi="Times New Roman"/>
          <w:b/>
        </w:rPr>
        <w:br/>
        <w:t>Инструкция:</w:t>
      </w:r>
      <w:r w:rsidRPr="00066F40">
        <w:rPr>
          <w:rFonts w:ascii="Times New Roman" w:hAnsi="Times New Roman"/>
        </w:rPr>
        <w:t xml:space="preserve"> среди набранных букв спрят</w:t>
      </w:r>
      <w:r>
        <w:rPr>
          <w:rFonts w:ascii="Times New Roman" w:hAnsi="Times New Roman"/>
        </w:rPr>
        <w:t>аны слова, отыщи их и подчеркни(4 минуты)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ЯФОУФСНКОТПХЬАБЦЪМЩЮСАЭЕЫМЯЧБРП</w:t>
      </w:r>
      <w:r w:rsidRPr="00066F40">
        <w:rPr>
          <w:rFonts w:ascii="Times New Roman" w:hAnsi="Times New Roman"/>
        </w:rPr>
        <w:br/>
        <w:t>ЛОЬИРЪГНЖРЛВАКГДЗПМЫЛОАКМПРСТНКРА</w:t>
      </w:r>
      <w:r w:rsidRPr="00066F40">
        <w:rPr>
          <w:rFonts w:ascii="Times New Roman" w:hAnsi="Times New Roman"/>
        </w:rPr>
        <w:br/>
        <w:t>ФРШУБАТВВГДИЖСЯИАУМАМАЦПЧУЪЩМЕИ</w:t>
      </w:r>
      <w:r w:rsidRPr="00066F40">
        <w:rPr>
          <w:rFonts w:ascii="Times New Roman" w:hAnsi="Times New Roman"/>
        </w:rPr>
        <w:br/>
        <w:t>БРПТЯЭЦБУРАНСГЛКЮГБЕИОПАЛКАФСПТШЛ</w:t>
      </w:r>
      <w:r w:rsidRPr="00066F40">
        <w:rPr>
          <w:rFonts w:ascii="Times New Roman" w:hAnsi="Times New Roman"/>
        </w:rPr>
        <w:br/>
        <w:t>ОСМЕТЛАОУКЖЫЪЕЛАВТОБУСИОХПСЯЗВЖФ</w:t>
      </w:r>
      <w:r w:rsidRPr="00066F40">
        <w:rPr>
          <w:rFonts w:ascii="Times New Roman" w:hAnsi="Times New Roman"/>
        </w:rPr>
        <w:br/>
        <w:t>БРПТЯЭЦДЖЕЭУСГЛКЮГБЕИОКАПЛЯФСГТЮС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  <w:b/>
        </w:rPr>
        <w:t>б) Расставь значки</w:t>
      </w:r>
      <w:r w:rsidRPr="00066F40">
        <w:rPr>
          <w:rFonts w:ascii="Times New Roman" w:hAnsi="Times New Roman"/>
        </w:rPr>
        <w:t>.</w:t>
      </w:r>
      <w:r w:rsidRPr="00066F40">
        <w:rPr>
          <w:rFonts w:ascii="Times New Roman" w:hAnsi="Times New Roman"/>
        </w:rPr>
        <w:br/>
      </w:r>
      <w:r w:rsidRPr="00066F40">
        <w:rPr>
          <w:rFonts w:ascii="Times New Roman" w:hAnsi="Times New Roman"/>
          <w:b/>
        </w:rPr>
        <w:t>Инструкция:</w:t>
      </w:r>
      <w:r w:rsidRPr="00066F40">
        <w:rPr>
          <w:rFonts w:ascii="Times New Roman" w:hAnsi="Times New Roman"/>
        </w:rPr>
        <w:t xml:space="preserve"> расставь значки в таблице по образцу. </w:t>
      </w:r>
      <w:r w:rsidRPr="00066F40">
        <w:rPr>
          <w:rFonts w:ascii="Times New Roman" w:hAnsi="Times New Roman"/>
          <w:b/>
        </w:rPr>
        <w:t>Время</w:t>
      </w:r>
      <w:r w:rsidRPr="00066F40">
        <w:rPr>
          <w:rFonts w:ascii="Times New Roman" w:hAnsi="Times New Roman"/>
        </w:rPr>
        <w:t xml:space="preserve"> – 2</w:t>
      </w:r>
      <w:r>
        <w:rPr>
          <w:rFonts w:ascii="Times New Roman" w:hAnsi="Times New Roman"/>
        </w:rPr>
        <w:t xml:space="preserve"> минуты.</w:t>
      </w:r>
    </w:p>
    <w:p w:rsidR="00953120" w:rsidRPr="00066F40" w:rsidRDefault="00953120" w:rsidP="0043367B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497"/>
        <w:gridCol w:w="498"/>
        <w:gridCol w:w="498"/>
        <w:gridCol w:w="498"/>
        <w:gridCol w:w="498"/>
        <w:gridCol w:w="498"/>
        <w:gridCol w:w="498"/>
        <w:gridCol w:w="498"/>
        <w:gridCol w:w="498"/>
      </w:tblGrid>
      <w:tr w:rsidR="00953120" w:rsidRPr="00F72C67" w:rsidTr="0043367B">
        <w:tc>
          <w:tcPr>
            <w:tcW w:w="497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97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98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98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98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98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98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98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98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498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10</w:t>
            </w:r>
          </w:p>
        </w:tc>
      </w:tr>
      <w:tr w:rsidR="00953120" w:rsidRPr="00F72C67" w:rsidTr="0043367B">
        <w:tc>
          <w:tcPr>
            <w:tcW w:w="497" w:type="dxa"/>
          </w:tcPr>
          <w:p w:rsidR="00953120" w:rsidRPr="00F72C67" w:rsidRDefault="00953120" w:rsidP="00815668">
            <w:pPr>
              <w:jc w:val="center"/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=</w:t>
            </w:r>
          </w:p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97" w:type="dxa"/>
          </w:tcPr>
          <w:p w:rsidR="00953120" w:rsidRPr="00F72C67" w:rsidRDefault="00953120" w:rsidP="00815668">
            <w:pPr>
              <w:jc w:val="center"/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498" w:type="dxa"/>
          </w:tcPr>
          <w:p w:rsidR="00953120" w:rsidRPr="00F72C67" w:rsidRDefault="00953120" w:rsidP="00815668">
            <w:pPr>
              <w:jc w:val="center"/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498" w:type="dxa"/>
          </w:tcPr>
          <w:p w:rsidR="00953120" w:rsidRPr="00F72C67" w:rsidRDefault="00953120" w:rsidP="00815668">
            <w:pPr>
              <w:jc w:val="center"/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--</w:t>
            </w:r>
          </w:p>
        </w:tc>
        <w:tc>
          <w:tcPr>
            <w:tcW w:w="498" w:type="dxa"/>
          </w:tcPr>
          <w:p w:rsidR="00953120" w:rsidRPr="00F72C67" w:rsidRDefault="00953120" w:rsidP="00815668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F72C67">
              <w:rPr>
                <w:rFonts w:ascii="Times New Roman" w:hAnsi="Times New Roman"/>
                <w:b/>
                <w:lang w:val="en-US"/>
              </w:rPr>
              <w:t>?</w:t>
            </w:r>
          </w:p>
        </w:tc>
        <w:tc>
          <w:tcPr>
            <w:tcW w:w="498" w:type="dxa"/>
          </w:tcPr>
          <w:p w:rsidR="00953120" w:rsidRPr="00F72C67" w:rsidRDefault="00953120" w:rsidP="0043367B">
            <w:pPr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 xml:space="preserve"> !</w:t>
            </w:r>
          </w:p>
        </w:tc>
        <w:tc>
          <w:tcPr>
            <w:tcW w:w="498" w:type="dxa"/>
          </w:tcPr>
          <w:p w:rsidR="00953120" w:rsidRPr="00F72C67" w:rsidRDefault="00953120" w:rsidP="00815668">
            <w:pPr>
              <w:jc w:val="center"/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;</w:t>
            </w:r>
          </w:p>
        </w:tc>
        <w:tc>
          <w:tcPr>
            <w:tcW w:w="498" w:type="dxa"/>
          </w:tcPr>
          <w:p w:rsidR="00953120" w:rsidRPr="00F72C67" w:rsidRDefault="00953120" w:rsidP="00815668">
            <w:pPr>
              <w:jc w:val="center"/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98" w:type="dxa"/>
          </w:tcPr>
          <w:p w:rsidR="00953120" w:rsidRPr="00F72C67" w:rsidRDefault="00953120" w:rsidP="00815668">
            <w:pPr>
              <w:jc w:val="center"/>
              <w:rPr>
                <w:rFonts w:ascii="Times New Roman" w:hAnsi="Times New Roman"/>
                <w:b/>
              </w:rPr>
            </w:pPr>
            <w:r w:rsidRPr="00F72C67">
              <w:rPr>
                <w:rFonts w:ascii="Times New Roman" w:hAnsi="Times New Roman"/>
                <w:b/>
              </w:rPr>
              <w:t>((</w:t>
            </w:r>
          </w:p>
        </w:tc>
        <w:tc>
          <w:tcPr>
            <w:tcW w:w="498" w:type="dxa"/>
          </w:tcPr>
          <w:p w:rsidR="00953120" w:rsidRPr="00F72C67" w:rsidRDefault="00953120" w:rsidP="00815668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72C67">
              <w:rPr>
                <w:rFonts w:ascii="Times New Roman" w:hAnsi="Times New Roman"/>
                <w:b/>
              </w:rPr>
              <w:t>))</w:t>
            </w:r>
          </w:p>
        </w:tc>
      </w:tr>
    </w:tbl>
    <w:p w:rsidR="00953120" w:rsidRPr="00066F40" w:rsidRDefault="00953120" w:rsidP="0043367B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"/>
        <w:gridCol w:w="414"/>
        <w:gridCol w:w="415"/>
        <w:gridCol w:w="415"/>
        <w:gridCol w:w="415"/>
        <w:gridCol w:w="415"/>
        <w:gridCol w:w="415"/>
        <w:gridCol w:w="415"/>
        <w:gridCol w:w="415"/>
        <w:gridCol w:w="436"/>
        <w:gridCol w:w="415"/>
        <w:gridCol w:w="415"/>
      </w:tblGrid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</w:t>
            </w: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2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3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4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5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6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7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8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9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10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2</w:t>
            </w:r>
          </w:p>
        </w:tc>
      </w:tr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</w:tr>
    </w:tbl>
    <w:p w:rsidR="00953120" w:rsidRPr="00066F40" w:rsidRDefault="00953120" w:rsidP="0043367B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"/>
        <w:gridCol w:w="414"/>
        <w:gridCol w:w="415"/>
        <w:gridCol w:w="415"/>
        <w:gridCol w:w="415"/>
        <w:gridCol w:w="415"/>
        <w:gridCol w:w="415"/>
        <w:gridCol w:w="436"/>
        <w:gridCol w:w="415"/>
        <w:gridCol w:w="415"/>
        <w:gridCol w:w="415"/>
        <w:gridCol w:w="415"/>
      </w:tblGrid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3</w:t>
            </w: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4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5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6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7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8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9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10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2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3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4</w:t>
            </w:r>
          </w:p>
        </w:tc>
      </w:tr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</w:tr>
    </w:tbl>
    <w:p w:rsidR="00953120" w:rsidRPr="00066F40" w:rsidRDefault="00953120" w:rsidP="0043367B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"/>
        <w:gridCol w:w="414"/>
        <w:gridCol w:w="415"/>
        <w:gridCol w:w="415"/>
        <w:gridCol w:w="415"/>
        <w:gridCol w:w="436"/>
        <w:gridCol w:w="415"/>
        <w:gridCol w:w="415"/>
        <w:gridCol w:w="415"/>
        <w:gridCol w:w="415"/>
        <w:gridCol w:w="415"/>
        <w:gridCol w:w="415"/>
      </w:tblGrid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5</w:t>
            </w: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6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7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8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9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10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2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3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4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5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6</w:t>
            </w:r>
          </w:p>
        </w:tc>
      </w:tr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</w:tr>
    </w:tbl>
    <w:p w:rsidR="00953120" w:rsidRPr="00066F40" w:rsidRDefault="00953120" w:rsidP="0043367B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"/>
        <w:gridCol w:w="414"/>
        <w:gridCol w:w="415"/>
        <w:gridCol w:w="436"/>
        <w:gridCol w:w="415"/>
        <w:gridCol w:w="415"/>
        <w:gridCol w:w="415"/>
        <w:gridCol w:w="415"/>
        <w:gridCol w:w="415"/>
        <w:gridCol w:w="415"/>
        <w:gridCol w:w="415"/>
        <w:gridCol w:w="415"/>
      </w:tblGrid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7</w:t>
            </w: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8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9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10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2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3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4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5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6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7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8</w:t>
            </w:r>
          </w:p>
        </w:tc>
      </w:tr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</w:tr>
    </w:tbl>
    <w:p w:rsidR="00953120" w:rsidRPr="00066F40" w:rsidRDefault="00953120" w:rsidP="0043367B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"/>
        <w:gridCol w:w="436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36"/>
      </w:tblGrid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9</w:t>
            </w: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10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2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3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4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5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6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7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8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9</w:t>
            </w: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  <w:r w:rsidRPr="00F72C67">
              <w:rPr>
                <w:rFonts w:ascii="Times New Roman" w:hAnsi="Times New Roman"/>
              </w:rPr>
              <w:t>10</w:t>
            </w:r>
          </w:p>
        </w:tc>
      </w:tr>
      <w:tr w:rsidR="00953120" w:rsidRPr="00F72C67" w:rsidTr="0043367B"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4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  <w:tc>
          <w:tcPr>
            <w:tcW w:w="415" w:type="dxa"/>
          </w:tcPr>
          <w:p w:rsidR="00953120" w:rsidRPr="00F72C67" w:rsidRDefault="00953120" w:rsidP="0043367B">
            <w:pPr>
              <w:rPr>
                <w:rFonts w:ascii="Times New Roman" w:hAnsi="Times New Roman"/>
              </w:rPr>
            </w:pPr>
          </w:p>
        </w:tc>
      </w:tr>
    </w:tbl>
    <w:p w:rsidR="00953120" w:rsidRPr="00066F40" w:rsidRDefault="00953120" w:rsidP="0043367B">
      <w:pPr>
        <w:rPr>
          <w:rFonts w:ascii="Times New Roman" w:hAnsi="Times New Roman"/>
        </w:rPr>
      </w:pPr>
    </w:p>
    <w:p w:rsidR="00953120" w:rsidRPr="00066F40" w:rsidRDefault="00953120" w:rsidP="00CB6766">
      <w:pPr>
        <w:jc w:val="center"/>
        <w:rPr>
          <w:rFonts w:ascii="Times New Roman" w:hAnsi="Times New Roman"/>
          <w:b/>
        </w:rPr>
      </w:pPr>
      <w:r w:rsidRPr="00066F40">
        <w:rPr>
          <w:rFonts w:ascii="Times New Roman" w:hAnsi="Times New Roman"/>
          <w:b/>
        </w:rPr>
        <w:t>Методика 7. Изучение мышления.</w:t>
      </w:r>
      <w:r w:rsidRPr="00066F40">
        <w:rPr>
          <w:rFonts w:ascii="Times New Roman" w:hAnsi="Times New Roman"/>
          <w:b/>
        </w:rPr>
        <w:br/>
        <w:t xml:space="preserve"> Инструкция:</w:t>
      </w:r>
      <w:r w:rsidRPr="00066F40">
        <w:rPr>
          <w:rFonts w:ascii="Times New Roman" w:hAnsi="Times New Roman"/>
        </w:rPr>
        <w:t xml:space="preserve"> из перечисленных слов три находятся в какой-то смысловой зависимости, четвертое слово не подходит, </w:t>
      </w:r>
      <w:r>
        <w:rPr>
          <w:rFonts w:ascii="Times New Roman" w:hAnsi="Times New Roman"/>
        </w:rPr>
        <w:t xml:space="preserve">подчеркни </w:t>
      </w:r>
      <w:r w:rsidRPr="00066F40">
        <w:rPr>
          <w:rFonts w:ascii="Times New Roman" w:hAnsi="Times New Roman"/>
        </w:rPr>
        <w:t>его.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1.Лодка, тачка, мотоцикл, велосипед.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2.Добрый, ласковый, веселый, злой.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3.Федор, Степан, Иванов, Василий.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4.Дом, изба, хижина, здание.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5.Молоток, клещи, топор, гвоздь.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6.Молоко, сметана, масло, сало.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7.Береза, липа, осина, сосна.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8.Медведь, лиса, волк, корова.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9.Темный, красный, светлый, тусклый.</w:t>
      </w:r>
    </w:p>
    <w:p w:rsidR="00953120" w:rsidRPr="00066F40" w:rsidRDefault="00953120" w:rsidP="0043367B">
      <w:pPr>
        <w:rPr>
          <w:rFonts w:ascii="Times New Roman" w:hAnsi="Times New Roman"/>
        </w:rPr>
      </w:pPr>
      <w:r w:rsidRPr="00066F40">
        <w:rPr>
          <w:rFonts w:ascii="Times New Roman" w:hAnsi="Times New Roman"/>
        </w:rPr>
        <w:t>10.Гнездо, нора, берлога, курятник.</w:t>
      </w:r>
    </w:p>
    <w:p w:rsidR="00953120" w:rsidRPr="00066F40" w:rsidRDefault="00953120" w:rsidP="0043367B">
      <w:pPr>
        <w:rPr>
          <w:rFonts w:ascii="Times New Roman" w:hAnsi="Times New Roman"/>
        </w:rPr>
      </w:pPr>
    </w:p>
    <w:p w:rsidR="00953120" w:rsidRPr="000314F7" w:rsidRDefault="00953120" w:rsidP="000314F7">
      <w:pPr>
        <w:jc w:val="center"/>
        <w:rPr>
          <w:rFonts w:ascii="Times New Roman" w:hAnsi="Times New Roman"/>
          <w:bCs/>
        </w:rPr>
      </w:pPr>
      <w:r w:rsidRPr="00066F40">
        <w:rPr>
          <w:rFonts w:ascii="Times New Roman" w:hAnsi="Times New Roman"/>
          <w:b/>
          <w:bCs/>
        </w:rPr>
        <w:t>Методика 8. Диагностика межличностных отношений в коллективе</w:t>
      </w:r>
      <w:r w:rsidRPr="00066F40">
        <w:rPr>
          <w:rFonts w:ascii="Times New Roman" w:hAnsi="Times New Roman"/>
          <w:b/>
          <w:bCs/>
        </w:rPr>
        <w:br/>
        <w:t xml:space="preserve">                                                            Социометрия «Два дома».</w:t>
      </w:r>
      <w:r w:rsidRPr="00066F40">
        <w:rPr>
          <w:rFonts w:ascii="Times New Roman" w:hAnsi="Times New Roman"/>
          <w:b/>
          <w:bCs/>
        </w:rPr>
        <w:br/>
        <w:t>Инструкция:</w:t>
      </w:r>
      <w:r w:rsidRPr="00066F40">
        <w:rPr>
          <w:rFonts w:ascii="Times New Roman" w:hAnsi="Times New Roman"/>
          <w:bCs/>
        </w:rPr>
        <w:t xml:space="preserve"> На листе бумаги</w:t>
      </w:r>
      <w:r>
        <w:rPr>
          <w:rFonts w:ascii="Times New Roman" w:hAnsi="Times New Roman"/>
          <w:bCs/>
        </w:rPr>
        <w:t>нарисуй</w:t>
      </w:r>
      <w:r w:rsidRPr="00066F40">
        <w:rPr>
          <w:rFonts w:ascii="Times New Roman" w:hAnsi="Times New Roman"/>
          <w:bCs/>
        </w:rPr>
        <w:t xml:space="preserve"> два дома — красный и синий. </w:t>
      </w:r>
      <w:r>
        <w:rPr>
          <w:rFonts w:ascii="Times New Roman" w:hAnsi="Times New Roman"/>
          <w:bCs/>
        </w:rPr>
        <w:t xml:space="preserve">Запиши в красный домик </w:t>
      </w:r>
      <w:r w:rsidRPr="00066F40">
        <w:rPr>
          <w:rFonts w:ascii="Times New Roman" w:hAnsi="Times New Roman"/>
          <w:bCs/>
        </w:rPr>
        <w:t xml:space="preserve">5 одноклассников, с которыми </w:t>
      </w:r>
      <w:r>
        <w:rPr>
          <w:rFonts w:ascii="Times New Roman" w:hAnsi="Times New Roman"/>
          <w:bCs/>
        </w:rPr>
        <w:t>ты</w:t>
      </w:r>
      <w:r w:rsidRPr="00066F40">
        <w:rPr>
          <w:rFonts w:ascii="Times New Roman" w:hAnsi="Times New Roman"/>
          <w:bCs/>
        </w:rPr>
        <w:t xml:space="preserve"> хотел бы жить вместе в одном доме. Фамилии этих ребят записываются в красный дом. В синий дом заносятся фамилии других пяти детей, с которыми ребенок общаться не хочет.</w:t>
      </w:r>
    </w:p>
    <w:p w:rsidR="00953120" w:rsidRPr="00066F40" w:rsidRDefault="00953120">
      <w:pPr>
        <w:rPr>
          <w:rFonts w:ascii="Times New Roman" w:hAnsi="Times New Roman"/>
        </w:rPr>
      </w:pPr>
    </w:p>
    <w:sectPr w:rsidR="00953120" w:rsidRPr="00066F40" w:rsidSect="00757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5FB7"/>
    <w:multiLevelType w:val="hybridMultilevel"/>
    <w:tmpl w:val="EF6A6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0B0F"/>
    <w:rsid w:val="000314F7"/>
    <w:rsid w:val="00066F40"/>
    <w:rsid w:val="000F2EDF"/>
    <w:rsid w:val="00105C59"/>
    <w:rsid w:val="001252DB"/>
    <w:rsid w:val="00192AD3"/>
    <w:rsid w:val="0029248C"/>
    <w:rsid w:val="002C0B0F"/>
    <w:rsid w:val="003743EE"/>
    <w:rsid w:val="003D322D"/>
    <w:rsid w:val="0043367B"/>
    <w:rsid w:val="006D56FE"/>
    <w:rsid w:val="007574F2"/>
    <w:rsid w:val="00815668"/>
    <w:rsid w:val="00953120"/>
    <w:rsid w:val="00CB6766"/>
    <w:rsid w:val="00DA619B"/>
    <w:rsid w:val="00F72C67"/>
    <w:rsid w:val="00FF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4F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9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5</Pages>
  <Words>1222</Words>
  <Characters>6971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Troch</dc:creator>
  <cp:keywords/>
  <dc:description/>
  <cp:lastModifiedBy>ПК</cp:lastModifiedBy>
  <cp:revision>8</cp:revision>
  <cp:lastPrinted>2006-12-31T23:17:00Z</cp:lastPrinted>
  <dcterms:created xsi:type="dcterms:W3CDTF">2017-09-17T20:54:00Z</dcterms:created>
  <dcterms:modified xsi:type="dcterms:W3CDTF">2006-12-31T23:20:00Z</dcterms:modified>
</cp:coreProperties>
</file>